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电力科技查新委托书</w:t>
      </w:r>
    </w:p>
    <w:p>
      <w:pPr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 xml:space="preserve">                                      </w:t>
      </w:r>
    </w:p>
    <w:p>
      <w:pPr>
        <w:jc w:val="distribute"/>
        <w:rPr>
          <w:rFonts w:ascii="宋体"/>
        </w:rPr>
      </w:pPr>
      <w:r>
        <w:rPr>
          <w:rFonts w:hint="eastAsia" w:ascii="宋体"/>
        </w:rPr>
        <w:t>编号:</w:t>
      </w:r>
      <w:bookmarkStart w:id="0" w:name="contact_no"/>
      <w:bookmarkEnd w:id="0"/>
      <w:r>
        <w:rPr>
          <w:rFonts w:hint="eastAsia" w:ascii="宋体"/>
        </w:rPr>
        <w:t xml:space="preserve">              </w:t>
      </w:r>
      <w:r>
        <w:rPr>
          <w:rFonts w:hint="eastAsia" w:ascii="宋体"/>
        </w:rPr>
        <w:tab/>
      </w:r>
      <w:r>
        <w:rPr>
          <w:rFonts w:hint="eastAsia" w:ascii="宋体"/>
        </w:rPr>
        <w:t xml:space="preserve">                         文件编号：</w:t>
      </w:r>
      <w:r>
        <w:rPr>
          <w:rFonts w:ascii="宋体"/>
        </w:rPr>
        <w:t>ZDS/05/12/006-1</w:t>
      </w:r>
    </w:p>
    <w:tbl>
      <w:tblPr>
        <w:tblStyle w:val="8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944"/>
        <w:gridCol w:w="861"/>
        <w:gridCol w:w="1687"/>
        <w:gridCol w:w="1822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424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课题名称</w:t>
            </w:r>
          </w:p>
        </w:tc>
        <w:tc>
          <w:tcPr>
            <w:tcW w:w="944" w:type="dxa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1" w:name="pro_name_ch"/>
            <w:bookmarkEnd w:id="1"/>
            <w:r>
              <w:rPr>
                <w:rFonts w:hint="eastAsia" w:ascii="宋体"/>
                <w:sz w:val="24"/>
              </w:rPr>
              <w:t>中文：</w:t>
            </w:r>
          </w:p>
        </w:tc>
        <w:tc>
          <w:tcPr>
            <w:tcW w:w="7790" w:type="dxa"/>
            <w:gridSpan w:val="4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44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英文：</w:t>
            </w:r>
          </w:p>
        </w:tc>
        <w:tc>
          <w:tcPr>
            <w:tcW w:w="7790" w:type="dxa"/>
            <w:gridSpan w:val="4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委托单位</w:t>
            </w:r>
          </w:p>
        </w:tc>
        <w:tc>
          <w:tcPr>
            <w:tcW w:w="3492" w:type="dxa"/>
            <w:gridSpan w:val="3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2" w:name="wtjg_name"/>
            <w:bookmarkEnd w:id="2"/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委 托 人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3" w:name="wtjg_linker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通讯地址</w:t>
            </w:r>
          </w:p>
        </w:tc>
        <w:tc>
          <w:tcPr>
            <w:tcW w:w="3492" w:type="dxa"/>
            <w:gridSpan w:val="3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4" w:name="wtjg_address"/>
            <w:bookmarkEnd w:id="4"/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联系电话/手机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5" w:name="wtjg_linker_phone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邮政编码</w:t>
            </w:r>
          </w:p>
        </w:tc>
        <w:tc>
          <w:tcPr>
            <w:tcW w:w="3492" w:type="dxa"/>
            <w:gridSpan w:val="3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6" w:name="wtjg_zipcode"/>
            <w:bookmarkEnd w:id="6"/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委托日期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7" w:name="record_in_date_year3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协作单位</w:t>
            </w:r>
          </w:p>
        </w:tc>
        <w:tc>
          <w:tcPr>
            <w:tcW w:w="8734" w:type="dxa"/>
            <w:gridSpan w:val="5"/>
            <w:vAlign w:val="center"/>
          </w:tcPr>
          <w:p>
            <w:pPr>
              <w:rPr>
                <w:rFonts w:ascii="宋体"/>
                <w:sz w:val="24"/>
              </w:rPr>
            </w:pPr>
            <w:bookmarkStart w:id="8" w:name="wtjg_name_xz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查新目的</w:t>
            </w:r>
          </w:p>
        </w:tc>
        <w:tc>
          <w:tcPr>
            <w:tcW w:w="873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bookmarkStart w:id="9" w:name="cx_purpose"/>
            <w:bookmarkEnd w:id="9"/>
            <w:r>
              <w:rPr>
                <w:rFonts w:ascii="Wingdings 2" w:hAnsi="Wingdings 2" w:cs="Wingdings 2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科研立项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成果鉴定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成果报奖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专利申请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szCs w:val="22"/>
              </w:rPr>
              <w:t>查新范围</w:t>
            </w:r>
          </w:p>
        </w:tc>
        <w:tc>
          <w:tcPr>
            <w:tcW w:w="873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eastAsia="宋体"/>
                <w:sz w:val="24"/>
                <w:u w:val="none"/>
                <w:lang w:val="en-US" w:eastAsia="zh-CN"/>
              </w:rPr>
            </w:pPr>
            <w:r>
              <w:rPr>
                <w:rFonts w:ascii="Wingdings 2" w:hAnsi="Wingdings 2" w:cs="Wingdings 2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国内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      </w:t>
            </w:r>
            <w:r>
              <w:rPr>
                <w:rFonts w:hint="eastAsia" w:ascii="宋体" w:hAnsi="宋体"/>
                <w:bCs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</w:rPr>
              <w:t>国内外</w:t>
            </w:r>
            <w:r>
              <w:rPr>
                <w:rFonts w:ascii="宋体" w:hAnsi="宋体"/>
                <w:bCs/>
                <w:sz w:val="24"/>
                <w:szCs w:val="28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  <w:szCs w:val="28"/>
                <w:lang w:eastAsia="zh-CN"/>
              </w:rPr>
              <w:t>其它</w:t>
            </w:r>
            <w:r>
              <w:rPr>
                <w:rFonts w:hint="eastAsia" w:ascii="宋体" w:hAnsi="宋体"/>
                <w:bCs/>
                <w:sz w:val="24"/>
                <w:szCs w:val="28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158" w:type="dxa"/>
            <w:gridSpan w:val="6"/>
            <w:tcBorders>
              <w:bottom w:val="single" w:color="auto" w:sz="4" w:space="0"/>
            </w:tcBorders>
          </w:tcPr>
          <w:p>
            <w:pPr>
              <w:spacing w:before="156" w:beforeLines="50" w:line="400" w:lineRule="exact"/>
              <w:rPr>
                <w:rFonts w:hint="eastAsia" w:ascii="宋体"/>
                <w:b w:val="0"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szCs w:val="22"/>
              </w:rPr>
              <w:t>查新项目的科学技术</w:t>
            </w:r>
            <w:r>
              <w:rPr>
                <w:rFonts w:hint="eastAsia" w:ascii="宋体"/>
                <w:b/>
                <w:sz w:val="24"/>
                <w:szCs w:val="22"/>
                <w:lang w:eastAsia="zh-CN"/>
              </w:rPr>
              <w:t>摘要</w:t>
            </w:r>
            <w:r>
              <w:rPr>
                <w:rFonts w:hint="eastAsia" w:ascii="宋体"/>
                <w:b w:val="0"/>
                <w:bCs/>
                <w:sz w:val="24"/>
                <w:szCs w:val="22"/>
              </w:rPr>
              <w:t>（说明该项目所属技术领域、技术背景、项目目的、采用的技术方案、主要技术特征、达到的技术效果及成果应用情况等，限1000字内</w:t>
            </w:r>
            <w:r>
              <w:rPr>
                <w:rFonts w:hint="eastAsia" w:ascii="宋体"/>
                <w:b w:val="0"/>
                <w:bCs/>
                <w:sz w:val="24"/>
                <w:szCs w:val="22"/>
                <w:lang w:eastAsia="zh-CN"/>
              </w:rPr>
              <w:t>）</w:t>
            </w:r>
          </w:p>
          <w:p>
            <w:pPr>
              <w:spacing w:before="156" w:beforeLines="50" w:line="400" w:lineRule="exact"/>
              <w:rPr>
                <w:rFonts w:hint="eastAsia" w:ascii="宋体"/>
                <w:b/>
                <w:sz w:val="24"/>
                <w:szCs w:val="22"/>
              </w:rPr>
            </w:pPr>
          </w:p>
          <w:p>
            <w:pPr>
              <w:pStyle w:val="2"/>
            </w:pPr>
          </w:p>
          <w:p/>
          <w:p>
            <w:pPr>
              <w:pStyle w:val="2"/>
            </w:pPr>
          </w:p>
          <w:p/>
          <w:p/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0158" w:type="dxa"/>
            <w:gridSpan w:val="6"/>
            <w:shd w:val="clear" w:color="auto" w:fill="auto"/>
          </w:tcPr>
          <w:p>
            <w:pPr>
              <w:spacing w:before="156" w:beforeLines="50" w:line="400" w:lineRule="exac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szCs w:val="22"/>
              </w:rPr>
              <w:t>查新点与查新要求</w:t>
            </w:r>
            <w:r>
              <w:rPr>
                <w:rFonts w:hint="eastAsia"/>
                <w:sz w:val="24"/>
                <w:szCs w:val="24"/>
              </w:rPr>
              <w:t>（即体现该项目新颖性的技术创新点，如涉及理论、方法、结构、工艺、配方、技术指标等方面的创新点。查新点不宜超过3点，建议分条目逐一列出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line="240" w:lineRule="auto"/>
            </w:pPr>
            <w:bookmarkStart w:id="10" w:name="cx_creativity"/>
            <w:bookmarkEnd w:id="10"/>
          </w:p>
          <w:p>
            <w:pPr>
              <w:pStyle w:val="2"/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10158" w:type="dxa"/>
            <w:gridSpan w:val="6"/>
            <w:tcBorders>
              <w:bottom w:val="single" w:color="auto" w:sz="4" w:space="0"/>
            </w:tcBorders>
          </w:tcPr>
          <w:p>
            <w:pPr>
              <w:spacing w:before="156" w:beforeLines="50" w:line="400" w:lineRule="exact"/>
              <w:rPr>
                <w:rFonts w:hint="eastAsia" w:ascii="宋体"/>
                <w:b/>
                <w:sz w:val="24"/>
                <w:szCs w:val="22"/>
              </w:rPr>
            </w:pPr>
            <w:r>
              <w:rPr>
                <w:rFonts w:hint="eastAsia" w:ascii="宋体"/>
                <w:b/>
                <w:sz w:val="24"/>
                <w:szCs w:val="22"/>
              </w:rPr>
              <w:t>主题词或关键词：</w:t>
            </w:r>
          </w:p>
          <w:p>
            <w:pPr>
              <w:spacing w:before="156" w:beforeLines="50" w:line="400" w:lineRule="exact"/>
              <w:rPr>
                <w:rFonts w:hint="eastAsia" w:ascii="宋体"/>
                <w:b/>
                <w:sz w:val="24"/>
                <w:szCs w:val="22"/>
              </w:rPr>
            </w:pPr>
            <w:bookmarkStart w:id="11" w:name="supply_keyword_en"/>
            <w:bookmarkEnd w:id="11"/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10158" w:type="dxa"/>
            <w:gridSpan w:val="6"/>
            <w:tcBorders>
              <w:bottom w:val="single" w:color="auto" w:sz="4" w:space="0"/>
            </w:tcBorders>
          </w:tcPr>
          <w:p>
            <w:pPr>
              <w:spacing w:before="156" w:beforeLines="50" w:line="400" w:lineRule="exact"/>
              <w:rPr>
                <w:rFonts w:hint="eastAsia" w:ascii="宋体"/>
                <w:b/>
                <w:sz w:val="24"/>
                <w:szCs w:val="22"/>
              </w:rPr>
            </w:pPr>
            <w:r>
              <w:rPr>
                <w:rFonts w:hint="eastAsia" w:ascii="宋体"/>
                <w:b/>
                <w:sz w:val="24"/>
                <w:szCs w:val="22"/>
              </w:rPr>
              <w:t>委托方提供的背景材料及主要技术文件目录</w:t>
            </w:r>
          </w:p>
          <w:p>
            <w:pPr>
              <w:spacing w:before="156" w:beforeLines="50" w:line="240" w:lineRule="auto"/>
            </w:pPr>
            <w:bookmarkStart w:id="12" w:name="contact_attach"/>
            <w:bookmarkEnd w:id="12"/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14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2"/>
              </w:rPr>
            </w:pPr>
            <w:r>
              <w:rPr>
                <w:rFonts w:hint="eastAsia" w:ascii="宋体"/>
                <w:b/>
                <w:bCs/>
                <w:sz w:val="24"/>
                <w:szCs w:val="22"/>
              </w:rPr>
              <w:t>查新机构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szCs w:val="22"/>
              </w:rPr>
              <w:t>财务信息</w:t>
            </w:r>
          </w:p>
        </w:tc>
        <w:tc>
          <w:tcPr>
            <w:tcW w:w="8734" w:type="dxa"/>
            <w:gridSpan w:val="5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查新收费账户信息</w:t>
            </w:r>
            <w:r>
              <w:rPr>
                <w:rFonts w:hint="eastAsia" w:ascii="宋体"/>
                <w:sz w:val="24"/>
              </w:rPr>
              <w:br w:type="textWrapping"/>
            </w:r>
            <w:r>
              <w:rPr>
                <w:rFonts w:hint="eastAsia" w:ascii="宋体"/>
                <w:sz w:val="24"/>
              </w:rPr>
              <w:t>名称：国网浙江</w:t>
            </w:r>
            <w:r>
              <w:rPr>
                <w:rFonts w:hint="eastAsia" w:ascii="宋体"/>
                <w:sz w:val="24"/>
                <w:lang w:val="en-US" w:eastAsia="zh-CN"/>
              </w:rPr>
              <w:t>省</w:t>
            </w:r>
            <w:bookmarkStart w:id="16" w:name="_GoBack"/>
            <w:bookmarkEnd w:id="16"/>
            <w:r>
              <w:rPr>
                <w:rFonts w:hint="eastAsia" w:ascii="宋体"/>
                <w:sz w:val="24"/>
              </w:rPr>
              <w:t>电力有限公司电力科学研究院</w:t>
            </w:r>
            <w:r>
              <w:rPr>
                <w:rFonts w:hint="eastAsia" w:ascii="宋体"/>
                <w:sz w:val="24"/>
              </w:rPr>
              <w:br w:type="textWrapping"/>
            </w:r>
            <w:r>
              <w:rPr>
                <w:rFonts w:hint="eastAsia" w:ascii="宋体"/>
                <w:sz w:val="24"/>
              </w:rPr>
              <w:t>开户行：杭州市工行体育场路支行</w:t>
            </w:r>
            <w:r>
              <w:rPr>
                <w:rFonts w:hint="eastAsia" w:ascii="宋体"/>
                <w:sz w:val="24"/>
              </w:rPr>
              <w:br w:type="textWrapping"/>
            </w:r>
            <w:r>
              <w:rPr>
                <w:rFonts w:hint="eastAsia" w:ascii="宋体"/>
                <w:sz w:val="24"/>
              </w:rPr>
              <w:t>账号：120</w:t>
            </w:r>
            <w:r>
              <w:rPr>
                <w:rFonts w:hint="eastAsia" w:ascii="宋体"/>
                <w:sz w:val="24"/>
                <w:lang w:val="en-US" w:eastAsia="zh-CN"/>
              </w:rPr>
              <w:t>2021009003401272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424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2"/>
              </w:rPr>
            </w:pPr>
            <w:r>
              <w:rPr>
                <w:rFonts w:hint="eastAsia" w:ascii="宋体"/>
                <w:b/>
                <w:bCs/>
                <w:sz w:val="24"/>
                <w:szCs w:val="22"/>
              </w:rPr>
              <w:t>委托人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szCs w:val="22"/>
              </w:rPr>
              <w:t>财务信息</w:t>
            </w:r>
          </w:p>
        </w:tc>
        <w:tc>
          <w:tcPr>
            <w:tcW w:w="18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纳税人识别号</w:t>
            </w:r>
          </w:p>
        </w:tc>
        <w:tc>
          <w:tcPr>
            <w:tcW w:w="692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2"/>
              </w:rPr>
            </w:pPr>
          </w:p>
        </w:tc>
        <w:tc>
          <w:tcPr>
            <w:tcW w:w="18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发票单位</w:t>
            </w:r>
          </w:p>
        </w:tc>
        <w:tc>
          <w:tcPr>
            <w:tcW w:w="692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2"/>
              </w:rPr>
            </w:pPr>
          </w:p>
        </w:tc>
        <w:tc>
          <w:tcPr>
            <w:tcW w:w="18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开户行及账号</w:t>
            </w:r>
          </w:p>
        </w:tc>
        <w:tc>
          <w:tcPr>
            <w:tcW w:w="692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2"/>
              </w:rPr>
            </w:pPr>
          </w:p>
        </w:tc>
        <w:tc>
          <w:tcPr>
            <w:tcW w:w="18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开票地址、电话</w:t>
            </w:r>
          </w:p>
        </w:tc>
        <w:tc>
          <w:tcPr>
            <w:tcW w:w="692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10158" w:type="dxa"/>
            <w:gridSpan w:val="6"/>
            <w:tcBorders>
              <w:bottom w:val="single" w:color="auto" w:sz="4" w:space="0"/>
            </w:tcBorders>
          </w:tcPr>
          <w:p>
            <w:pPr>
              <w:spacing w:line="400" w:lineRule="exact"/>
              <w:ind w:firstLine="482" w:firstLineChars="200"/>
              <w:rPr>
                <w:rFonts w:ascii="宋体"/>
                <w:b/>
                <w:sz w:val="24"/>
              </w:rPr>
            </w:pPr>
          </w:p>
          <w:p>
            <w:pPr>
              <w:spacing w:before="156" w:beforeLines="50" w:line="40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委托人（签字）：                                     单位盖章：</w:t>
            </w:r>
          </w:p>
          <w:p>
            <w:pPr>
              <w:spacing w:line="400" w:lineRule="exact"/>
              <w:ind w:firstLine="482" w:firstLineChars="200"/>
              <w:rPr>
                <w:rFonts w:ascii="宋体"/>
                <w:b/>
                <w:sz w:val="24"/>
              </w:rPr>
            </w:pPr>
          </w:p>
          <w:p>
            <w:pPr>
              <w:spacing w:line="400" w:lineRule="exact"/>
              <w:ind w:firstLine="482" w:firstLineChars="200"/>
              <w:rPr>
                <w:rFonts w:ascii="宋体"/>
                <w:b/>
                <w:sz w:val="24"/>
              </w:rPr>
            </w:pPr>
          </w:p>
          <w:p>
            <w:pPr>
              <w:spacing w:after="156" w:afterLines="50" w:line="40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        </w:t>
            </w:r>
            <w:bookmarkStart w:id="13" w:name="record_in_date_year"/>
            <w:bookmarkEnd w:id="13"/>
            <w:r>
              <w:rPr>
                <w:rFonts w:hint="eastAsia" w:ascii="宋体"/>
                <w:sz w:val="24"/>
              </w:rPr>
              <w:t xml:space="preserve">   年</w:t>
            </w:r>
            <w:bookmarkStart w:id="14" w:name="record_in_date_month"/>
            <w:bookmarkEnd w:id="14"/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 月</w:t>
            </w:r>
            <w:bookmarkStart w:id="15" w:name="record_in_date_day"/>
            <w:bookmarkEnd w:id="15"/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1015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查新单位：浙江省电力科技查新咨询中心</w:t>
            </w:r>
            <w:r>
              <w:rPr>
                <w:rFonts w:hint="eastAsia" w:ascii="宋体" w:hAnsi="宋体"/>
                <w:sz w:val="24"/>
                <w:szCs w:val="24"/>
              </w:rPr>
              <w:cr/>
            </w:r>
            <w:r>
              <w:rPr>
                <w:rFonts w:hint="eastAsia" w:ascii="宋体" w:hAnsi="宋体"/>
                <w:sz w:val="24"/>
                <w:szCs w:val="24"/>
              </w:rPr>
              <w:t>地址：杭州市朝晖八区华电弄1号  邮编：3100014</w:t>
            </w:r>
            <w:r>
              <w:rPr>
                <w:rFonts w:hint="eastAsia" w:ascii="宋体" w:hAnsi="宋体"/>
                <w:sz w:val="24"/>
                <w:szCs w:val="24"/>
              </w:rPr>
              <w:cr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邮箱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:zhangcai@zj.sgcc.com.cn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电话：0571-51211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639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cr/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联系人：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张彩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 xml:space="preserve">  </w:t>
            </w:r>
            <w:r>
              <w:rPr>
                <w:rFonts w:hint="eastAsia" w:ascii="宋体"/>
                <w:b/>
                <w:sz w:val="24"/>
              </w:rPr>
              <w:t xml:space="preserve">                       </w:t>
            </w:r>
          </w:p>
          <w:p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rFonts w:ascii="宋体"/>
          <w:sz w:val="24"/>
        </w:rPr>
      </w:pPr>
    </w:p>
    <w:p>
      <w:pPr>
        <w:spacing w:before="60" w:after="60"/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填写说明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1、“项目名称”栏目中，需要填写项目全称。如果查新范围为“国内”查新，则委托书中项目名称的英文部分不用填写。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2、“委托人”栏目中，“名称”栏需要填写委托人（组织或个人）全称；“委托人”栏目中，“联系电话”栏需要填写固定电话和移动电话。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3、“项目完成单位”栏目中，需要依次填写项目全部完成单位的全称。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4、“背景材料及主要技术文件目录”栏目中，需要列示提交给查新机构的项目主要技术文件目录，并默认“不涉密声明: 本项目所提供的上述文献不涉及保密内容”。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5、“科学技术要点”栏目，不应有水平性评价或“首次”“首创”等主观词语。</w:t>
      </w:r>
    </w:p>
    <w:p>
      <w:pPr>
        <w:pStyle w:val="7"/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6、“查新点”栏目，请参查新须知中“查新点的撰写”要求撰写。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3</w:t>
    </w:r>
    <w:r>
      <w:rPr>
        <w:rStyle w:val="10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2"/>
  <w:drawingGridVerticalSpacing w:val="3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4YTZmM2FmYmJjMGQxZmZlNTkzMjZhYzhiZjcyZmUifQ=="/>
  </w:docVars>
  <w:rsids>
    <w:rsidRoot w:val="21DF2642"/>
    <w:rsid w:val="00023BB4"/>
    <w:rsid w:val="00030D3B"/>
    <w:rsid w:val="000664A7"/>
    <w:rsid w:val="00085CFA"/>
    <w:rsid w:val="000939DB"/>
    <w:rsid w:val="000F198F"/>
    <w:rsid w:val="000F4E48"/>
    <w:rsid w:val="00116D19"/>
    <w:rsid w:val="001327EE"/>
    <w:rsid w:val="001402C2"/>
    <w:rsid w:val="00170179"/>
    <w:rsid w:val="00193D9F"/>
    <w:rsid w:val="001D4DD3"/>
    <w:rsid w:val="001D7921"/>
    <w:rsid w:val="00202A1E"/>
    <w:rsid w:val="002068C1"/>
    <w:rsid w:val="0022225F"/>
    <w:rsid w:val="0022234F"/>
    <w:rsid w:val="00226E3D"/>
    <w:rsid w:val="00260403"/>
    <w:rsid w:val="00316CB5"/>
    <w:rsid w:val="00320C6B"/>
    <w:rsid w:val="003370AF"/>
    <w:rsid w:val="00344FCD"/>
    <w:rsid w:val="00351D01"/>
    <w:rsid w:val="00360F44"/>
    <w:rsid w:val="00362716"/>
    <w:rsid w:val="00366782"/>
    <w:rsid w:val="00396BBA"/>
    <w:rsid w:val="003E434F"/>
    <w:rsid w:val="003F7BCC"/>
    <w:rsid w:val="0041047A"/>
    <w:rsid w:val="0041739F"/>
    <w:rsid w:val="00442207"/>
    <w:rsid w:val="00474EDD"/>
    <w:rsid w:val="004A0368"/>
    <w:rsid w:val="00511A04"/>
    <w:rsid w:val="005359D0"/>
    <w:rsid w:val="0058634E"/>
    <w:rsid w:val="005B3BFA"/>
    <w:rsid w:val="005C7888"/>
    <w:rsid w:val="005D4B7E"/>
    <w:rsid w:val="005E041B"/>
    <w:rsid w:val="00602799"/>
    <w:rsid w:val="00610DD6"/>
    <w:rsid w:val="0062546C"/>
    <w:rsid w:val="00633BE2"/>
    <w:rsid w:val="00646B91"/>
    <w:rsid w:val="00685334"/>
    <w:rsid w:val="0068657B"/>
    <w:rsid w:val="0069015D"/>
    <w:rsid w:val="006E23B7"/>
    <w:rsid w:val="00742AB4"/>
    <w:rsid w:val="00742CA1"/>
    <w:rsid w:val="0075136E"/>
    <w:rsid w:val="00763C41"/>
    <w:rsid w:val="00770B18"/>
    <w:rsid w:val="007A2866"/>
    <w:rsid w:val="007E503B"/>
    <w:rsid w:val="007E6534"/>
    <w:rsid w:val="007F3713"/>
    <w:rsid w:val="00821B06"/>
    <w:rsid w:val="00862089"/>
    <w:rsid w:val="008724A5"/>
    <w:rsid w:val="008F7785"/>
    <w:rsid w:val="00904B8B"/>
    <w:rsid w:val="009079AB"/>
    <w:rsid w:val="00912E77"/>
    <w:rsid w:val="0093298B"/>
    <w:rsid w:val="00973E5D"/>
    <w:rsid w:val="00994CB2"/>
    <w:rsid w:val="009C181A"/>
    <w:rsid w:val="009C1F2E"/>
    <w:rsid w:val="009D06A4"/>
    <w:rsid w:val="009D63BE"/>
    <w:rsid w:val="009F576E"/>
    <w:rsid w:val="00A1000B"/>
    <w:rsid w:val="00A32675"/>
    <w:rsid w:val="00A84180"/>
    <w:rsid w:val="00AB4646"/>
    <w:rsid w:val="00AD34D6"/>
    <w:rsid w:val="00AF7407"/>
    <w:rsid w:val="00B16790"/>
    <w:rsid w:val="00BA43C5"/>
    <w:rsid w:val="00BC6BE2"/>
    <w:rsid w:val="00BD111E"/>
    <w:rsid w:val="00BD3A99"/>
    <w:rsid w:val="00C030BA"/>
    <w:rsid w:val="00C03313"/>
    <w:rsid w:val="00C333E4"/>
    <w:rsid w:val="00C5290B"/>
    <w:rsid w:val="00C97B68"/>
    <w:rsid w:val="00CD6123"/>
    <w:rsid w:val="00D14AE4"/>
    <w:rsid w:val="00D153BC"/>
    <w:rsid w:val="00D400F5"/>
    <w:rsid w:val="00D61702"/>
    <w:rsid w:val="00D758A6"/>
    <w:rsid w:val="00DD0A3C"/>
    <w:rsid w:val="00DD2CF6"/>
    <w:rsid w:val="00DD4703"/>
    <w:rsid w:val="00E02E00"/>
    <w:rsid w:val="00E26F3C"/>
    <w:rsid w:val="00E34EB3"/>
    <w:rsid w:val="00E41806"/>
    <w:rsid w:val="00E46004"/>
    <w:rsid w:val="00E5180A"/>
    <w:rsid w:val="00E72FE7"/>
    <w:rsid w:val="00E819D6"/>
    <w:rsid w:val="00E85718"/>
    <w:rsid w:val="00E956BE"/>
    <w:rsid w:val="00E969EE"/>
    <w:rsid w:val="00EB6B26"/>
    <w:rsid w:val="00EC3949"/>
    <w:rsid w:val="00EC4EA8"/>
    <w:rsid w:val="00F144CF"/>
    <w:rsid w:val="00F16CE2"/>
    <w:rsid w:val="00F252D3"/>
    <w:rsid w:val="00F32210"/>
    <w:rsid w:val="00F50F57"/>
    <w:rsid w:val="00F54C13"/>
    <w:rsid w:val="00F728BB"/>
    <w:rsid w:val="00F76A22"/>
    <w:rsid w:val="00F87842"/>
    <w:rsid w:val="00FA7186"/>
    <w:rsid w:val="034D6071"/>
    <w:rsid w:val="04D7554F"/>
    <w:rsid w:val="09B135F8"/>
    <w:rsid w:val="09BA199A"/>
    <w:rsid w:val="13FD660E"/>
    <w:rsid w:val="1547077C"/>
    <w:rsid w:val="17D4345B"/>
    <w:rsid w:val="21DF2642"/>
    <w:rsid w:val="271E761D"/>
    <w:rsid w:val="2E99601A"/>
    <w:rsid w:val="3C9C3628"/>
    <w:rsid w:val="3EEF3293"/>
    <w:rsid w:val="3F8B243C"/>
    <w:rsid w:val="421D46E9"/>
    <w:rsid w:val="47C60301"/>
    <w:rsid w:val="54EA67E9"/>
    <w:rsid w:val="57AA3EB8"/>
    <w:rsid w:val="59137C83"/>
    <w:rsid w:val="647C410E"/>
    <w:rsid w:val="652D5712"/>
    <w:rsid w:val="658C1C15"/>
    <w:rsid w:val="690F3775"/>
    <w:rsid w:val="699A379A"/>
    <w:rsid w:val="6C3F7C6A"/>
    <w:rsid w:val="71162913"/>
    <w:rsid w:val="75FD6929"/>
    <w:rsid w:val="7DAA11E4"/>
    <w:rsid w:val="7E06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448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ind w:firstLine="425" w:firstLineChars="200"/>
    </w:pPr>
    <w:rPr>
      <w:rFonts w:ascii="宋体" w:hAnsi="宋体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9"/>
    <w:qFormat/>
    <w:uiPriority w:val="0"/>
    <w:rPr>
      <w:sz w:val="21"/>
      <w:szCs w:val="21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26597;&#26032;&#32508;&#21512;&#31649;&#29702;&#31995;&#32479;\contact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contact.doc</Template>
  <Pages>2</Pages>
  <Words>234</Words>
  <Characters>1336</Characters>
  <Lines>11</Lines>
  <Paragraphs>3</Paragraphs>
  <TotalTime>8</TotalTime>
  <ScaleCrop>false</ScaleCrop>
  <LinksUpToDate>false</LinksUpToDate>
  <CharactersWithSpaces>1567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2022-06-13T06:10:00Z</dcterms:created>
  <dc:creator>ThinkCentre</dc:creator>
  <cp:lastModifiedBy>ThinkCentre</cp:lastModifiedBy>
  <dcterms:modified xsi:type="dcterms:W3CDTF">2024-05-28T07:37:33Z</dcterms:modified>
  <dc:title>科技情报检索委托单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A8BCA3764CD746FAA027831C6F872410</vt:lpwstr>
  </property>
</Properties>
</file>